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F7500" w14:textId="77777777" w:rsidR="0023431C" w:rsidRDefault="0023431C" w:rsidP="0023431C">
      <w:pPr>
        <w:pStyle w:val="NoSpacing"/>
      </w:pPr>
      <w:r>
        <w:rPr>
          <w:u w:val="single"/>
        </w:rPr>
        <w:t>Alice MYLLERE</w:t>
      </w:r>
      <w:r>
        <w:t xml:space="preserve">         (fl.1452)</w:t>
      </w:r>
      <w:r w:rsidRPr="00E1253E">
        <w:t xml:space="preserve"> </w:t>
      </w:r>
    </w:p>
    <w:p w14:paraId="3EC88207" w14:textId="77777777" w:rsidR="0023431C" w:rsidRDefault="0023431C" w:rsidP="0023431C">
      <w:pPr>
        <w:pStyle w:val="NoSpacing"/>
      </w:pPr>
    </w:p>
    <w:p w14:paraId="2D312F38" w14:textId="77777777" w:rsidR="0023431C" w:rsidRDefault="0023431C" w:rsidP="0023431C">
      <w:pPr>
        <w:pStyle w:val="NoSpacing"/>
      </w:pPr>
    </w:p>
    <w:p w14:paraId="52ED47AB" w14:textId="77777777" w:rsidR="0023431C" w:rsidRDefault="0023431C" w:rsidP="0023431C">
      <w:pPr>
        <w:pStyle w:val="NoSpacing"/>
      </w:pPr>
      <w:r>
        <w:t xml:space="preserve">     ca.</w:t>
      </w:r>
      <w:r>
        <w:tab/>
        <w:t>1452</w:t>
      </w:r>
      <w:r>
        <w:tab/>
        <w:t xml:space="preserve">John Ray of </w:t>
      </w:r>
      <w:proofErr w:type="spellStart"/>
      <w:r>
        <w:t>Wickhambrook</w:t>
      </w:r>
      <w:proofErr w:type="spellEnd"/>
      <w:r>
        <w:t>, Suffolk(q.v.), bequeathed er two beehives.</w:t>
      </w:r>
    </w:p>
    <w:p w14:paraId="73E33A2B" w14:textId="77777777" w:rsidR="0023431C" w:rsidRDefault="0023431C" w:rsidP="0023431C">
      <w:pPr>
        <w:pStyle w:val="NoSpacing"/>
      </w:pPr>
      <w:r>
        <w:tab/>
      </w:r>
      <w:r>
        <w:tab/>
        <w:t>(Ricardian XXXIV p.49)</w:t>
      </w:r>
    </w:p>
    <w:p w14:paraId="6F3B75A9" w14:textId="77777777" w:rsidR="0023431C" w:rsidRDefault="0023431C" w:rsidP="0023431C">
      <w:pPr>
        <w:pStyle w:val="NoSpacing"/>
      </w:pPr>
    </w:p>
    <w:p w14:paraId="571DBFEA" w14:textId="77777777" w:rsidR="0023431C" w:rsidRDefault="0023431C" w:rsidP="0023431C">
      <w:pPr>
        <w:pStyle w:val="NoSpacing"/>
      </w:pPr>
    </w:p>
    <w:p w14:paraId="2B586706" w14:textId="77777777" w:rsidR="0023431C" w:rsidRDefault="0023431C" w:rsidP="0023431C">
      <w:pPr>
        <w:pStyle w:val="NoSpacing"/>
      </w:pPr>
      <w:r>
        <w:t>29 September 2025</w:t>
      </w:r>
    </w:p>
    <w:p w14:paraId="011574F5" w14:textId="77777777" w:rsidR="00617568" w:rsidRPr="00086E2C" w:rsidRDefault="00617568">
      <w:pPr>
        <w:rPr>
          <w:rFonts w:ascii="Times New Roman" w:hAnsi="Times New Roman" w:cs="Times New Roman"/>
        </w:rPr>
      </w:pPr>
    </w:p>
    <w:sectPr w:rsidR="00617568" w:rsidRPr="00086E2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F5FFE" w14:textId="77777777" w:rsidR="0023431C" w:rsidRDefault="0023431C" w:rsidP="00086E2C">
      <w:pPr>
        <w:spacing w:after="0" w:line="240" w:lineRule="auto"/>
      </w:pPr>
      <w:r>
        <w:separator/>
      </w:r>
    </w:p>
  </w:endnote>
  <w:endnote w:type="continuationSeparator" w:id="0">
    <w:p w14:paraId="727F3943" w14:textId="77777777" w:rsidR="0023431C" w:rsidRDefault="0023431C" w:rsidP="00086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7914C" w14:textId="77777777" w:rsidR="00086E2C" w:rsidRDefault="00086E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6B544" w14:textId="77777777" w:rsidR="00086E2C" w:rsidRPr="00086E2C" w:rsidRDefault="00086E2C">
    <w:pPr>
      <w:pStyle w:val="Footer"/>
      <w:rPr>
        <w:lang w:val="en-US"/>
      </w:rPr>
    </w:pPr>
    <w:r>
      <w:rPr>
        <w:rFonts w:ascii="Times New Roman" w:hAnsi="Times New Roman" w:cs="Times New Roman"/>
      </w:rPr>
      <w:t xml:space="preserve">Compilation </w:t>
    </w:r>
    <w:proofErr w:type="spellStart"/>
    <w:r>
      <w:rPr>
        <w:rFonts w:ascii="Times New Roman" w:hAnsi="Times New Roman" w:cs="Times New Roman"/>
      </w:rPr>
      <w:t>copywrite</w:t>
    </w:r>
    <w:proofErr w:type="spellEnd"/>
    <w:r>
      <w:rPr>
        <w:rFonts w:ascii="Times New Roman" w:hAnsi="Times New Roman" w:cs="Times New Roman"/>
      </w:rPr>
      <w:t xml:space="preserve"> </w:t>
    </w:r>
    <w:proofErr w:type="spellStart"/>
    <w:r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AB2AE" w14:textId="77777777" w:rsidR="00086E2C" w:rsidRDefault="00086E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AF778" w14:textId="77777777" w:rsidR="0023431C" w:rsidRDefault="0023431C" w:rsidP="00086E2C">
      <w:pPr>
        <w:spacing w:after="0" w:line="240" w:lineRule="auto"/>
      </w:pPr>
      <w:r>
        <w:separator/>
      </w:r>
    </w:p>
  </w:footnote>
  <w:footnote w:type="continuationSeparator" w:id="0">
    <w:p w14:paraId="3A4E243E" w14:textId="77777777" w:rsidR="0023431C" w:rsidRDefault="0023431C" w:rsidP="00086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4107C" w14:textId="77777777" w:rsidR="00086E2C" w:rsidRDefault="00086E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F6FDB" w14:textId="77777777" w:rsidR="00086E2C" w:rsidRDefault="00086E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B8EB9" w14:textId="77777777" w:rsidR="00086E2C" w:rsidRDefault="00086E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31C"/>
    <w:rsid w:val="00086E2C"/>
    <w:rsid w:val="000A2E7A"/>
    <w:rsid w:val="001E51D1"/>
    <w:rsid w:val="002244B7"/>
    <w:rsid w:val="0023431C"/>
    <w:rsid w:val="00314D94"/>
    <w:rsid w:val="00617568"/>
    <w:rsid w:val="006E68FA"/>
    <w:rsid w:val="00ED3A55"/>
    <w:rsid w:val="00F4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C2570"/>
  <w15:chartTrackingRefBased/>
  <w15:docId w15:val="{97EE9359-431F-4634-A89A-545E26410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E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6E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6E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6E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E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6E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6E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6E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6E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6E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6E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6E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6E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E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6E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6E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6E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6E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86E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86E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6E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86E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86E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6E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86E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86E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6E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6E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86E2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86E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6E2C"/>
  </w:style>
  <w:style w:type="paragraph" w:styleId="Footer">
    <w:name w:val="footer"/>
    <w:basedOn w:val="Normal"/>
    <w:link w:val="FooterChar"/>
    <w:uiPriority w:val="99"/>
    <w:unhideWhenUsed/>
    <w:rsid w:val="00086E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6E2C"/>
  </w:style>
  <w:style w:type="paragraph" w:styleId="NoSpacing">
    <w:name w:val="No Spacing"/>
    <w:uiPriority w:val="1"/>
    <w:qFormat/>
    <w:rsid w:val="0023431C"/>
    <w:pPr>
      <w:spacing w:after="0" w:line="240" w:lineRule="auto"/>
    </w:pPr>
    <w:rPr>
      <w:rFonts w:ascii="Times New Roman" w:hAnsi="Times New Roman"/>
      <w:kern w:val="0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OneDrive\Documents\Custom%20Office%20Templates\Bookno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Booknote</Template>
  <TotalTime>2</TotalTime>
  <Pages>1</Pages>
  <Words>20</Words>
  <Characters>123</Characters>
  <Application>Microsoft Office Word</Application>
  <DocSecurity>0</DocSecurity>
  <Lines>8</Lines>
  <Paragraphs>4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2025-10-14T19:36:00Z</dcterms:created>
  <dcterms:modified xsi:type="dcterms:W3CDTF">2025-10-14T19:38:00Z</dcterms:modified>
</cp:coreProperties>
</file>